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FD" w:rsidRPr="00712044" w:rsidRDefault="002179FD" w:rsidP="00712044">
      <w:pPr>
        <w:rPr>
          <w:b/>
          <w:bCs/>
          <w:sz w:val="28"/>
          <w:szCs w:val="28"/>
          <w:lang w:val="en-US"/>
        </w:rPr>
      </w:pPr>
    </w:p>
    <w:p w:rsidR="002179FD" w:rsidRPr="00712044" w:rsidRDefault="002179FD" w:rsidP="00712044">
      <w:pPr>
        <w:jc w:val="center"/>
        <w:rPr>
          <w:b/>
          <w:bCs/>
          <w:sz w:val="28"/>
          <w:szCs w:val="28"/>
          <w:u w:val="single"/>
          <w:lang w:val="en-US"/>
        </w:rPr>
      </w:pPr>
      <w:r w:rsidRPr="00712044">
        <w:rPr>
          <w:b/>
          <w:bCs/>
          <w:sz w:val="28"/>
          <w:szCs w:val="28"/>
          <w:u w:val="single"/>
          <w:lang w:val="uk-UA"/>
        </w:rPr>
        <w:t xml:space="preserve">Робота з обдарованою молоддю </w:t>
      </w:r>
    </w:p>
    <w:tbl>
      <w:tblPr>
        <w:tblpPr w:leftFromText="180" w:rightFromText="180" w:vertAnchor="page" w:horzAnchor="margin" w:tblpXSpec="center" w:tblpY="239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5041"/>
        <w:gridCol w:w="1620"/>
        <w:gridCol w:w="2298"/>
      </w:tblGrid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jc w:val="center"/>
              <w:rPr>
                <w:b/>
                <w:bCs/>
                <w:lang w:val="uk-UA"/>
              </w:rPr>
            </w:pPr>
            <w:r w:rsidRPr="00D42174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jc w:val="center"/>
              <w:rPr>
                <w:b/>
                <w:bCs/>
                <w:lang w:val="uk-UA"/>
              </w:rPr>
            </w:pPr>
            <w:r w:rsidRPr="00D42174">
              <w:rPr>
                <w:b/>
                <w:bCs/>
                <w:lang w:val="uk-UA"/>
              </w:rPr>
              <w:t>Зміст заходу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jc w:val="center"/>
              <w:rPr>
                <w:b/>
                <w:bCs/>
                <w:lang w:val="uk-UA"/>
              </w:rPr>
            </w:pPr>
            <w:r w:rsidRPr="00D42174">
              <w:rPr>
                <w:b/>
                <w:bCs/>
                <w:lang w:val="uk-UA"/>
              </w:rPr>
              <w:t>Терміни виконання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jc w:val="center"/>
              <w:rPr>
                <w:b/>
                <w:bCs/>
                <w:lang w:val="uk-UA"/>
              </w:rPr>
            </w:pPr>
            <w:r w:rsidRPr="00D42174">
              <w:rPr>
                <w:b/>
                <w:bCs/>
                <w:lang w:val="uk-UA"/>
              </w:rPr>
              <w:t>Відповідальні</w:t>
            </w:r>
          </w:p>
        </w:tc>
      </w:tr>
      <w:tr w:rsidR="002179FD" w:rsidRPr="00D42174">
        <w:tc>
          <w:tcPr>
            <w:tcW w:w="647" w:type="dxa"/>
          </w:tcPr>
          <w:p w:rsidR="002179FD" w:rsidRPr="0071204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Поновити інформаційний банк у</w:t>
            </w:r>
            <w:r>
              <w:rPr>
                <w:lang w:val="uk-UA"/>
              </w:rPr>
              <w:t>чнів навчальних закладів міста «Обдарованість».</w:t>
            </w:r>
          </w:p>
        </w:tc>
        <w:tc>
          <w:tcPr>
            <w:tcW w:w="1620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15.09. 2013 </w:t>
            </w:r>
          </w:p>
        </w:tc>
        <w:tc>
          <w:tcPr>
            <w:tcW w:w="2298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Кравцова Т.В.,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методисти ЦМСПС</w:t>
            </w: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Поновити інформаційний банк педагогів, які працюють з обдарованими учнями.</w:t>
            </w:r>
          </w:p>
        </w:tc>
        <w:tc>
          <w:tcPr>
            <w:tcW w:w="1620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15. 09.201</w:t>
            </w:r>
            <w:r>
              <w:rPr>
                <w:lang w:val="en-US"/>
              </w:rPr>
              <w:t xml:space="preserve">3 </w:t>
            </w:r>
          </w:p>
        </w:tc>
        <w:tc>
          <w:tcPr>
            <w:tcW w:w="2298" w:type="dxa"/>
          </w:tcPr>
          <w:p w:rsidR="002179FD" w:rsidRDefault="002179FD" w:rsidP="00BB3C3C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Default="002179FD" w:rsidP="00BB3C3C">
            <w:pPr>
              <w:rPr>
                <w:lang w:val="uk-UA"/>
              </w:rPr>
            </w:pPr>
            <w:r>
              <w:rPr>
                <w:lang w:val="uk-UA"/>
              </w:rPr>
              <w:t>Кравцова Т.В.,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методисти ЦМСПС</w:t>
            </w: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041" w:type="dxa"/>
          </w:tcPr>
          <w:p w:rsidR="002179FD" w:rsidRDefault="002179FD" w:rsidP="000E5555">
            <w:pPr>
              <w:jc w:val="both"/>
            </w:pPr>
            <w:r w:rsidRPr="00D42174">
              <w:rPr>
                <w:lang w:val="uk-UA"/>
              </w:rPr>
              <w:t xml:space="preserve">Зробити аналіз результативності виступів учнів навчальних закладів міста в олімпіадах,  конкурсах, змаганнях різних рівнів.  </w:t>
            </w:r>
          </w:p>
        </w:tc>
        <w:tc>
          <w:tcPr>
            <w:tcW w:w="1620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20. 05.2014 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Кравцова Т.В.</w:t>
            </w:r>
          </w:p>
          <w:p w:rsidR="002179FD" w:rsidRDefault="002179FD" w:rsidP="00BB3C3C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</w:tc>
      </w:tr>
      <w:tr w:rsidR="002179FD" w:rsidRPr="00D42174">
        <w:trPr>
          <w:trHeight w:val="1233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Провести нараду-консультацію для заступників директорів з навчально-виховної роботи з питань організації та проведення шкільних та міських предметних олімпіад</w:t>
            </w:r>
            <w:r>
              <w:rPr>
                <w:lang w:val="uk-UA"/>
              </w:rPr>
              <w:t>.</w:t>
            </w:r>
          </w:p>
        </w:tc>
        <w:tc>
          <w:tcPr>
            <w:tcW w:w="1620" w:type="dxa"/>
          </w:tcPr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Д</w:t>
            </w:r>
            <w:r>
              <w:rPr>
                <w:lang w:val="uk-UA"/>
              </w:rPr>
              <w:t xml:space="preserve">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15.05. 2013 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Default="002179FD" w:rsidP="000E5555">
            <w:r w:rsidRPr="00D42174">
              <w:rPr>
                <w:lang w:val="uk-UA"/>
              </w:rPr>
              <w:t>методисти ЦМСПС</w:t>
            </w:r>
          </w:p>
        </w:tc>
      </w:tr>
      <w:tr w:rsidR="002179FD" w:rsidRPr="00D42174">
        <w:trPr>
          <w:trHeight w:val="778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Підготувати орієнтовні завдання для проведення шкільних предметних олімпіад та надіслати їх на навчальні заклади</w:t>
            </w:r>
            <w:r>
              <w:rPr>
                <w:lang w:val="uk-UA"/>
              </w:rPr>
              <w:t>.</w:t>
            </w:r>
          </w:p>
        </w:tc>
        <w:tc>
          <w:tcPr>
            <w:tcW w:w="1620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01.10. 2013 </w:t>
            </w:r>
          </w:p>
        </w:tc>
        <w:tc>
          <w:tcPr>
            <w:tcW w:w="2298" w:type="dxa"/>
          </w:tcPr>
          <w:p w:rsidR="002179FD" w:rsidRDefault="002179FD" w:rsidP="00BB3C3C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Pr="00BB3C3C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методисти ЦМСПС</w:t>
            </w:r>
          </w:p>
        </w:tc>
      </w:tr>
      <w:tr w:rsidR="002179FD" w:rsidRPr="00D42174">
        <w:trPr>
          <w:trHeight w:val="1233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Провести нараду-консультацію для заступників директорів, які відповідають за початкову школу з питань організації та проведення міської олімпіади з ма</w:t>
            </w:r>
            <w:r>
              <w:rPr>
                <w:lang w:val="uk-UA"/>
              </w:rPr>
              <w:t>тематики серед учнів 4-х класів.</w:t>
            </w:r>
          </w:p>
        </w:tc>
        <w:tc>
          <w:tcPr>
            <w:tcW w:w="1620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10.03. 2014 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ПахолівецькаМ.В.</w:t>
            </w:r>
          </w:p>
        </w:tc>
      </w:tr>
      <w:tr w:rsidR="002179FD" w:rsidRPr="00D42174">
        <w:trPr>
          <w:trHeight w:val="1233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Підготувати проекти наказів:</w:t>
            </w:r>
          </w:p>
          <w:p w:rsidR="002179FD" w:rsidRPr="00D42174" w:rsidRDefault="002179FD" w:rsidP="000E5555">
            <w:pPr>
              <w:numPr>
                <w:ilvl w:val="0"/>
                <w:numId w:val="1"/>
              </w:numPr>
              <w:tabs>
                <w:tab w:val="num" w:pos="252"/>
              </w:tabs>
              <w:ind w:left="252" w:right="-100" w:hanging="18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«Про організацію та прове</w:t>
            </w:r>
            <w:r>
              <w:rPr>
                <w:lang w:val="uk-UA"/>
              </w:rPr>
              <w:t xml:space="preserve">дення  міського етапу Всеукраїнських олімпіад з базових дисциплін  у 2013/2014 </w:t>
            </w:r>
            <w:r w:rsidRPr="00D42174">
              <w:rPr>
                <w:lang w:val="uk-UA"/>
              </w:rPr>
              <w:t>н.р.»;</w:t>
            </w:r>
          </w:p>
          <w:p w:rsidR="002179FD" w:rsidRPr="00D42174" w:rsidRDefault="002179FD" w:rsidP="000E5555">
            <w:pPr>
              <w:numPr>
                <w:ilvl w:val="0"/>
                <w:numId w:val="1"/>
              </w:numPr>
              <w:tabs>
                <w:tab w:val="num" w:pos="252"/>
              </w:tabs>
              <w:ind w:left="252" w:right="-100" w:hanging="18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 xml:space="preserve">«Про підсумки проведення міського </w:t>
            </w:r>
            <w:r>
              <w:rPr>
                <w:lang w:val="uk-UA"/>
              </w:rPr>
              <w:t xml:space="preserve">етапу предметних олімпіад у 2013/2014 </w:t>
            </w:r>
            <w:r w:rsidRPr="00D42174">
              <w:rPr>
                <w:lang w:val="uk-UA"/>
              </w:rPr>
              <w:t>н.р.»;</w:t>
            </w:r>
          </w:p>
          <w:p w:rsidR="002179FD" w:rsidRPr="00D42174" w:rsidRDefault="002179FD" w:rsidP="000E5555">
            <w:pPr>
              <w:numPr>
                <w:ilvl w:val="0"/>
                <w:numId w:val="1"/>
              </w:numPr>
              <w:tabs>
                <w:tab w:val="num" w:pos="252"/>
              </w:tabs>
              <w:ind w:left="252" w:right="-100" w:hanging="18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«Про підсумки проведення олімпіади з математики серед учнів 4-х класів»</w:t>
            </w:r>
            <w:r>
              <w:rPr>
                <w:lang w:val="uk-UA"/>
              </w:rPr>
              <w:t>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До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 20.10.</w:t>
            </w:r>
            <w:r w:rsidRPr="00D42174">
              <w:rPr>
                <w:lang w:val="uk-UA"/>
              </w:rPr>
              <w:t>201</w:t>
            </w:r>
            <w:r>
              <w:rPr>
                <w:lang w:val="uk-UA"/>
              </w:rPr>
              <w:t xml:space="preserve">3 </w:t>
            </w:r>
          </w:p>
          <w:p w:rsidR="002179FD" w:rsidRPr="00651B09" w:rsidRDefault="002179FD" w:rsidP="000E5555">
            <w:r w:rsidRPr="00D42174">
              <w:rPr>
                <w:lang w:val="uk-UA"/>
              </w:rPr>
              <w:t xml:space="preserve">До </w:t>
            </w:r>
            <w:r>
              <w:rPr>
                <w:lang w:val="uk-UA"/>
              </w:rPr>
              <w:t>20.01.2014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До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30.03. 2014 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BB3C3C">
            <w:pPr>
              <w:rPr>
                <w:lang w:val="uk-UA"/>
              </w:rPr>
            </w:pPr>
            <w:r>
              <w:rPr>
                <w:lang w:val="uk-UA"/>
              </w:rPr>
              <w:t>Островська А.Б.</w:t>
            </w:r>
          </w:p>
          <w:p w:rsidR="002179FD" w:rsidRDefault="002179FD" w:rsidP="00BB3C3C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ПахолівецькаМ.В.</w:t>
            </w:r>
          </w:p>
        </w:tc>
      </w:tr>
      <w:tr w:rsidR="002179FD" w:rsidRPr="00D42174">
        <w:trPr>
          <w:trHeight w:val="725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-100"/>
              <w:rPr>
                <w:lang w:val="uk-UA"/>
              </w:rPr>
            </w:pPr>
            <w:r w:rsidRPr="00D42174">
              <w:rPr>
                <w:lang w:val="uk-UA"/>
              </w:rPr>
              <w:t>Провести наради-консультації для членів журі та оргкомітетів щодо прове</w:t>
            </w:r>
            <w:r>
              <w:rPr>
                <w:lang w:val="uk-UA"/>
              </w:rPr>
              <w:t xml:space="preserve">дення предметних олімпіад у 2013/2014 </w:t>
            </w:r>
            <w:r w:rsidRPr="00D42174">
              <w:rPr>
                <w:lang w:val="uk-UA"/>
              </w:rPr>
              <w:t>н.р.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Листопад-грудень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2013</w:t>
            </w:r>
            <w:r w:rsidRPr="00D42174">
              <w:rPr>
                <w:lang w:val="uk-UA"/>
              </w:rPr>
              <w:t xml:space="preserve">року </w:t>
            </w:r>
          </w:p>
        </w:tc>
        <w:tc>
          <w:tcPr>
            <w:tcW w:w="2298" w:type="dxa"/>
          </w:tcPr>
          <w:p w:rsidR="002179FD" w:rsidRDefault="002179FD" w:rsidP="0040461D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Default="002179FD" w:rsidP="000E5555">
            <w:r w:rsidRPr="00D42174">
              <w:rPr>
                <w:lang w:val="uk-UA"/>
              </w:rPr>
              <w:t>методисти ЦМСПС</w:t>
            </w:r>
          </w:p>
        </w:tc>
      </w:tr>
      <w:tr w:rsidR="002179FD" w:rsidRPr="00D42174">
        <w:trPr>
          <w:trHeight w:val="725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-100"/>
              <w:rPr>
                <w:lang w:val="uk-UA"/>
              </w:rPr>
            </w:pPr>
            <w:r w:rsidRPr="00D42174">
              <w:rPr>
                <w:lang w:val="uk-UA"/>
              </w:rPr>
              <w:t>Організувати та провести міський  етап предметних олімпіад: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математики (6-11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географії (7-11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біології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хімії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англійської мови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німецької мови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французької мови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інформатики та обчислювальної техніки: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 xml:space="preserve">з інформаційних технологій (8-11 кл.); 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>
              <w:rPr>
                <w:lang w:val="uk-UA"/>
              </w:rPr>
              <w:t xml:space="preserve">з </w:t>
            </w:r>
            <w:r w:rsidRPr="00D42174">
              <w:rPr>
                <w:lang w:val="uk-UA"/>
              </w:rPr>
              <w:t xml:space="preserve"> правознавства (9-11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фізики (7-11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історії (8-11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>
              <w:rPr>
                <w:lang w:val="uk-UA"/>
              </w:rPr>
              <w:t xml:space="preserve">з </w:t>
            </w:r>
            <w:r w:rsidRPr="00D42174">
              <w:rPr>
                <w:lang w:val="uk-UA"/>
              </w:rPr>
              <w:t xml:space="preserve"> економіки (9-11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трудового навчання  (9, 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української мови та літератури (7-11 кл.);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російської мови та літератури;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екології (9-11 кл.)</w:t>
            </w:r>
            <w:r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астрономії (6-11 кл.)</w:t>
            </w:r>
            <w:r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з педагогіки та психології (9-11 кл.)</w:t>
            </w:r>
            <w:r>
              <w:rPr>
                <w:lang w:val="uk-UA"/>
              </w:rPr>
              <w:t>;</w:t>
            </w:r>
          </w:p>
          <w:p w:rsidR="002179FD" w:rsidRPr="001D5908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 w:rsidRPr="00D42174">
              <w:rPr>
                <w:lang w:val="uk-UA"/>
              </w:rPr>
              <w:t>математики (</w:t>
            </w:r>
            <w:r w:rsidRPr="00D42174">
              <w:rPr>
                <w:lang w:val="en-US"/>
              </w:rPr>
              <w:t>4-</w:t>
            </w:r>
            <w:r w:rsidRPr="00D42174">
              <w:rPr>
                <w:lang w:val="uk-UA"/>
              </w:rPr>
              <w:t>й клас)</w:t>
            </w:r>
            <w:r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1"/>
                <w:numId w:val="2"/>
              </w:numPr>
              <w:tabs>
                <w:tab w:val="num" w:pos="252"/>
              </w:tabs>
              <w:ind w:left="252" w:right="-100" w:hanging="180"/>
              <w:rPr>
                <w:lang w:val="uk-UA"/>
              </w:rPr>
            </w:pPr>
            <w:r>
              <w:rPr>
                <w:lang w:val="uk-UA"/>
              </w:rPr>
              <w:t>з фізичної культури.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Листопад-грудень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згідно графіка КОІППО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Островська А.Б.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Головатюк Н.В.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Паращук А.О.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Паращук А.О.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Паращук А.О.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Бондаренко С.Ю.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Бондаренко С.Ю.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Бондаренко С.Ю.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Головатюк Н.В.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Головатюк Н.В.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Шаповалова Т.А.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Головатюк Н.В.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Шаповалова Т.А.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Богачук В.В.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Паращук А.О.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Pr="00D42174" w:rsidRDefault="002179FD" w:rsidP="00BB3C3C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Паращук А.О.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Головатюк Н.В.</w:t>
            </w:r>
          </w:p>
          <w:p w:rsidR="002179FD" w:rsidRPr="00D64DD3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Цумарєва Н.В.</w:t>
            </w: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Пахолівецька М.В.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Степанчук С.С.</w:t>
            </w:r>
          </w:p>
        </w:tc>
      </w:tr>
      <w:tr w:rsidR="002179FD" w:rsidRPr="00D42174">
        <w:trPr>
          <w:trHeight w:val="1060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72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Організувати та провести підготовку переможців міських предметних олімпіад до участі в обласних предметних олімпіадах.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Листопад - </w:t>
            </w:r>
            <w:r w:rsidRPr="00D42174">
              <w:rPr>
                <w:lang w:val="uk-UA"/>
              </w:rPr>
              <w:t xml:space="preserve">січень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</w:tc>
        <w:tc>
          <w:tcPr>
            <w:tcW w:w="2298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 методисти</w:t>
            </w:r>
          </w:p>
        </w:tc>
      </w:tr>
      <w:tr w:rsidR="002179FD" w:rsidRPr="00D42174">
        <w:trPr>
          <w:trHeight w:val="958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72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Забезпечити участь переможців міських предметних олімпіад в обласних та Всеукраїнських етапах предметних олімпіад.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Січень -березень </w:t>
            </w:r>
          </w:p>
        </w:tc>
        <w:tc>
          <w:tcPr>
            <w:tcW w:w="2298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Островська А.Б.,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методисти</w:t>
            </w:r>
          </w:p>
        </w:tc>
      </w:tr>
      <w:tr w:rsidR="002179FD" w:rsidRPr="00D42174">
        <w:trPr>
          <w:trHeight w:val="1930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right="72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Сприяти роботі наукових учнівських товариств при навчальних закладах міста та</w:t>
            </w:r>
          </w:p>
          <w:p w:rsidR="002179FD" w:rsidRPr="00D42174" w:rsidRDefault="002179FD" w:rsidP="000E5555">
            <w:p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залучати учнівську молодь до участі в роботі регіонального відділення МАН, заочних конкурсів, які постійно оголошуються державними та громадськими установами.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Вересень-травень </w:t>
            </w:r>
          </w:p>
        </w:tc>
        <w:tc>
          <w:tcPr>
            <w:tcW w:w="2298" w:type="dxa"/>
          </w:tcPr>
          <w:p w:rsidR="002179FD" w:rsidRPr="00D42174" w:rsidRDefault="002179FD" w:rsidP="00BB3C3C">
            <w:pPr>
              <w:rPr>
                <w:lang w:val="uk-UA"/>
              </w:rPr>
            </w:pPr>
            <w:r w:rsidRPr="00D42174">
              <w:rPr>
                <w:lang w:val="uk-UA"/>
              </w:rPr>
              <w:t>методис</w:t>
            </w:r>
            <w:r>
              <w:rPr>
                <w:lang w:val="uk-UA"/>
              </w:rPr>
              <w:t>и</w:t>
            </w:r>
            <w:r w:rsidRPr="00D42174">
              <w:rPr>
                <w:lang w:val="uk-UA"/>
              </w:rPr>
              <w:t xml:space="preserve"> ЦМСПС</w:t>
            </w: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jc w:val="both"/>
              <w:rPr>
                <w:b/>
                <w:bCs/>
                <w:u w:val="single"/>
                <w:lang w:val="uk-UA"/>
              </w:rPr>
            </w:pPr>
            <w:r w:rsidRPr="00D42174">
              <w:rPr>
                <w:b/>
                <w:bCs/>
                <w:u w:val="single"/>
                <w:lang w:val="uk-UA"/>
              </w:rPr>
              <w:t>Провести конкурси: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конкурс малюнка «Моє рідне місто»</w:t>
            </w:r>
            <w:r w:rsidRPr="00D42174"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міський етап Всеукраїнського конкурсу на кращий відгук на сучасну дитячу прозу для учнів 4-5 класів</w:t>
            </w:r>
            <w:r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конкурс дитячого малюнка «Діти за чисту енергію»;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виставку-конкурс дитячого малюнка «Я хочу жити в якісному світі»;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конкурс на кращий навчально-методичний матеріал туристсько-краєзнавчої тематики;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виставка «Хліб усьому голова» </w:t>
            </w:r>
            <w:r w:rsidRPr="00D42174">
              <w:rPr>
                <w:lang w:val="uk-UA"/>
              </w:rPr>
              <w:t>та конкурсі дитячої творчості «Хліб очима дітей»;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конкурс екологічних агітбригад;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конкурс малюнків «Я хочу жити в чистому світі»;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jc w:val="both"/>
              <w:rPr>
                <w:lang w:val="uk-UA"/>
              </w:rPr>
            </w:pPr>
            <w:r>
              <w:rPr>
                <w:lang w:val="uk-UA"/>
              </w:rPr>
              <w:t>конкурс «Кращий читач – 2013/2014н.р.»</w:t>
            </w:r>
            <w:r w:rsidRPr="00D42174">
              <w:rPr>
                <w:lang w:val="uk-UA"/>
              </w:rPr>
              <w:t>;</w:t>
            </w:r>
          </w:p>
          <w:p w:rsidR="002179FD" w:rsidRDefault="002179FD" w:rsidP="000E5555">
            <w:pPr>
              <w:pStyle w:val="BlockText"/>
              <w:numPr>
                <w:ilvl w:val="0"/>
                <w:numId w:val="3"/>
              </w:numPr>
              <w:jc w:val="both"/>
            </w:pPr>
            <w:r>
              <w:t>міський етап історико-краєзнавчої експедиції «Історія міст і сіл України»;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міський етап конкурсу на кращого знавця Конституції України та права;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міський</w:t>
            </w:r>
            <w:r>
              <w:rPr>
                <w:lang w:val="uk-UA"/>
              </w:rPr>
              <w:t xml:space="preserve"> етап Всеукраїнського конкурсу «Ідея соборності України»</w:t>
            </w:r>
            <w:r w:rsidRPr="00D42174">
              <w:rPr>
                <w:lang w:val="uk-UA"/>
              </w:rPr>
              <w:t xml:space="preserve">; 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акція «Живи, книго!»</w:t>
            </w:r>
            <w:r w:rsidRPr="00D42174"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конкурс «</w:t>
            </w:r>
            <w:r w:rsidRPr="00D42174">
              <w:rPr>
                <w:lang w:val="uk-UA"/>
              </w:rPr>
              <w:t>Моя Кіровоград</w:t>
            </w:r>
            <w:r>
              <w:rPr>
                <w:lang w:val="uk-UA"/>
              </w:rPr>
              <w:t>щина – перлина скіфського степу»</w:t>
            </w:r>
            <w:r w:rsidRPr="00D42174">
              <w:rPr>
                <w:lang w:val="uk-UA"/>
              </w:rPr>
              <w:t>;</w:t>
            </w:r>
          </w:p>
          <w:p w:rsidR="002179FD" w:rsidRPr="00851AC8" w:rsidRDefault="002179FD" w:rsidP="00A976E4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D42174">
              <w:rPr>
                <w:lang w:val="uk-UA"/>
              </w:rPr>
              <w:t>міський етап Всеукраїнського конкурсу знавців української мови імені П.Яцика</w:t>
            </w:r>
          </w:p>
          <w:p w:rsidR="002179FD" w:rsidRDefault="002179FD" w:rsidP="00A976E4">
            <w:pPr>
              <w:jc w:val="both"/>
              <w:rPr>
                <w:b/>
                <w:bCs/>
                <w:u w:val="single"/>
                <w:lang w:val="uk-UA"/>
              </w:rPr>
            </w:pPr>
          </w:p>
          <w:p w:rsidR="002179FD" w:rsidRPr="00D42174" w:rsidRDefault="002179FD" w:rsidP="00A976E4">
            <w:pPr>
              <w:jc w:val="both"/>
              <w:rPr>
                <w:b/>
                <w:bCs/>
                <w:u w:val="single"/>
                <w:lang w:val="uk-UA"/>
              </w:rPr>
            </w:pPr>
            <w:r w:rsidRPr="00D42174">
              <w:rPr>
                <w:b/>
                <w:bCs/>
                <w:u w:val="single"/>
                <w:lang w:val="uk-UA"/>
              </w:rPr>
              <w:t>Провести</w:t>
            </w:r>
            <w:r>
              <w:rPr>
                <w:b/>
                <w:bCs/>
                <w:u w:val="single"/>
                <w:lang w:val="uk-UA"/>
              </w:rPr>
              <w:t xml:space="preserve"> інтерактивні </w:t>
            </w:r>
            <w:r w:rsidRPr="00D42174">
              <w:rPr>
                <w:b/>
                <w:bCs/>
                <w:u w:val="single"/>
                <w:lang w:val="uk-UA"/>
              </w:rPr>
              <w:t xml:space="preserve"> конкурси:</w:t>
            </w:r>
          </w:p>
          <w:p w:rsidR="002179FD" w:rsidRPr="00E07866" w:rsidRDefault="002179FD" w:rsidP="00A976E4">
            <w:pPr>
              <w:ind w:right="-100"/>
              <w:rPr>
                <w:lang w:val="uk-UA"/>
              </w:rPr>
            </w:pPr>
            <w:r>
              <w:rPr>
                <w:lang w:val="uk-UA"/>
              </w:rPr>
              <w:t>Міжнародні</w:t>
            </w:r>
            <w:r w:rsidRPr="00E07866">
              <w:rPr>
                <w:lang w:val="uk-UA"/>
              </w:rPr>
              <w:t>:</w:t>
            </w:r>
          </w:p>
          <w:p w:rsidR="002179FD" w:rsidRPr="00E07866" w:rsidRDefault="002179FD" w:rsidP="00E07866">
            <w:pPr>
              <w:pStyle w:val="ListParagraph"/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E07866">
              <w:rPr>
                <w:color w:val="000000"/>
                <w:kern w:val="24"/>
              </w:rPr>
              <w:t>«Бобер» з інформатики</w:t>
            </w:r>
            <w:r>
              <w:rPr>
                <w:color w:val="000000"/>
                <w:kern w:val="24"/>
                <w:lang w:val="uk-UA"/>
              </w:rPr>
              <w:t>;</w:t>
            </w:r>
          </w:p>
          <w:p w:rsidR="002179FD" w:rsidRPr="00E07866" w:rsidRDefault="002179FD" w:rsidP="00E07866">
            <w:pPr>
              <w:pStyle w:val="ListParagraph"/>
              <w:numPr>
                <w:ilvl w:val="0"/>
                <w:numId w:val="3"/>
              </w:numPr>
              <w:ind w:right="-100"/>
              <w:rPr>
                <w:color w:val="000000"/>
                <w:kern w:val="24"/>
                <w:lang w:val="uk-UA"/>
              </w:rPr>
            </w:pPr>
            <w:r w:rsidRPr="00E07866">
              <w:rPr>
                <w:color w:val="000000"/>
                <w:kern w:val="24"/>
              </w:rPr>
              <w:t>«Кенгуру» з</w:t>
            </w:r>
            <w:r>
              <w:rPr>
                <w:color w:val="000000"/>
                <w:kern w:val="24"/>
                <w:lang w:val="uk-UA"/>
              </w:rPr>
              <w:t xml:space="preserve"> </w:t>
            </w:r>
            <w:r w:rsidRPr="00E07866">
              <w:rPr>
                <w:color w:val="000000"/>
                <w:kern w:val="24"/>
              </w:rPr>
              <w:t>математики</w:t>
            </w:r>
            <w:r>
              <w:rPr>
                <w:color w:val="000000"/>
                <w:kern w:val="24"/>
                <w:lang w:val="uk-UA"/>
              </w:rPr>
              <w:t>;</w:t>
            </w:r>
          </w:p>
          <w:p w:rsidR="002179FD" w:rsidRPr="00E07866" w:rsidRDefault="002179FD" w:rsidP="00E07866">
            <w:pPr>
              <w:pStyle w:val="ListParagraph"/>
              <w:numPr>
                <w:ilvl w:val="0"/>
                <w:numId w:val="3"/>
              </w:numPr>
              <w:ind w:right="-100"/>
              <w:rPr>
                <w:color w:val="000000"/>
                <w:kern w:val="24"/>
                <w:lang w:val="uk-UA"/>
              </w:rPr>
            </w:pPr>
            <w:r w:rsidRPr="00E07866">
              <w:rPr>
                <w:color w:val="000000"/>
                <w:kern w:val="24"/>
              </w:rPr>
              <w:t>«Осінній Колосок» з природознавства</w:t>
            </w:r>
            <w:r>
              <w:rPr>
                <w:color w:val="000000"/>
                <w:kern w:val="24"/>
                <w:lang w:val="uk-UA"/>
              </w:rPr>
              <w:t>;</w:t>
            </w:r>
          </w:p>
          <w:p w:rsidR="002179FD" w:rsidRDefault="002179FD" w:rsidP="00E07866">
            <w:pPr>
              <w:pStyle w:val="ListParagraph"/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E07866">
              <w:rPr>
                <w:lang w:val="uk-UA"/>
              </w:rPr>
              <w:t>«Смішний Колосок» з природознавства</w:t>
            </w:r>
            <w:r>
              <w:rPr>
                <w:lang w:val="uk-UA"/>
              </w:rPr>
              <w:t>;</w:t>
            </w:r>
          </w:p>
          <w:p w:rsidR="002179FD" w:rsidRPr="00E07866" w:rsidRDefault="002179FD" w:rsidP="00E07866">
            <w:pPr>
              <w:pStyle w:val="ListParagraph"/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E07866">
              <w:rPr>
                <w:color w:val="000000"/>
                <w:kern w:val="24"/>
              </w:rPr>
              <w:t>«Лелека» з історії</w:t>
            </w:r>
            <w:r>
              <w:rPr>
                <w:color w:val="000000"/>
                <w:kern w:val="24"/>
                <w:lang w:val="uk-UA"/>
              </w:rPr>
              <w:t>.</w:t>
            </w:r>
          </w:p>
          <w:p w:rsidR="002179FD" w:rsidRDefault="002179FD" w:rsidP="00A976E4">
            <w:pPr>
              <w:ind w:right="-100"/>
              <w:rPr>
                <w:lang w:val="uk-UA"/>
              </w:rPr>
            </w:pPr>
            <w:r>
              <w:rPr>
                <w:lang w:val="uk-UA"/>
              </w:rPr>
              <w:t xml:space="preserve"> Всеукраїнські:</w:t>
            </w:r>
          </w:p>
          <w:p w:rsidR="002179FD" w:rsidRPr="00955D26" w:rsidRDefault="002179FD" w:rsidP="00955D26">
            <w:pPr>
              <w:pStyle w:val="ListParagraph"/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955D26">
              <w:rPr>
                <w:kern w:val="24"/>
              </w:rPr>
              <w:t>«Соняшник» з української</w:t>
            </w:r>
            <w:r>
              <w:rPr>
                <w:kern w:val="24"/>
                <w:lang w:val="uk-UA"/>
              </w:rPr>
              <w:t xml:space="preserve"> </w:t>
            </w:r>
            <w:r w:rsidRPr="00955D26">
              <w:rPr>
                <w:kern w:val="24"/>
              </w:rPr>
              <w:t>мови</w:t>
            </w:r>
            <w:r>
              <w:rPr>
                <w:kern w:val="24"/>
                <w:lang w:val="uk-UA"/>
              </w:rPr>
              <w:t>;</w:t>
            </w:r>
          </w:p>
          <w:p w:rsidR="002179FD" w:rsidRPr="00955D26" w:rsidRDefault="002179FD" w:rsidP="00955D26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«Русский медвежонок – яз</w:t>
            </w:r>
            <w:r>
              <w:t>ыкознание для всех»</w:t>
            </w:r>
            <w:r w:rsidRPr="00955D26">
              <w:rPr>
                <w:lang w:val="uk-UA"/>
              </w:rPr>
              <w:t xml:space="preserve"> з російської мови</w:t>
            </w:r>
            <w:r>
              <w:rPr>
                <w:lang w:val="uk-UA"/>
              </w:rPr>
              <w:t>;</w:t>
            </w:r>
            <w:r w:rsidRPr="00955D26">
              <w:rPr>
                <w:lang w:val="uk-UA"/>
              </w:rPr>
              <w:t xml:space="preserve"> </w:t>
            </w:r>
          </w:p>
          <w:p w:rsidR="002179FD" w:rsidRDefault="002179FD" w:rsidP="000E5555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з англійської мови «Гринвіч»;</w:t>
            </w:r>
          </w:p>
          <w:p w:rsidR="002179FD" w:rsidRDefault="002179FD" w:rsidP="00EF405A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конкурс з німецької мови «Орлятко»;</w:t>
            </w:r>
          </w:p>
          <w:p w:rsidR="002179FD" w:rsidRDefault="002179FD" w:rsidP="00EF405A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конкурс з французької мови «Галлус»;</w:t>
            </w:r>
          </w:p>
          <w:p w:rsidR="002179FD" w:rsidRDefault="002179FD" w:rsidP="00EF405A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конкурс з українознавства «Патріот»;</w:t>
            </w:r>
          </w:p>
          <w:p w:rsidR="002179FD" w:rsidRDefault="002179FD" w:rsidP="00851AC8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>
              <w:rPr>
                <w:lang w:val="uk-UA"/>
              </w:rPr>
              <w:t>конкурс з російської мови «Лукоморье»;</w:t>
            </w:r>
          </w:p>
          <w:p w:rsidR="002179FD" w:rsidRDefault="002179FD" w:rsidP="00EF405A">
            <w:pPr>
              <w:pStyle w:val="ListParagraph"/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955D26">
              <w:rPr>
                <w:kern w:val="24"/>
              </w:rPr>
              <w:t>«Геліантус» з природознавства</w:t>
            </w:r>
            <w:r>
              <w:rPr>
                <w:kern w:val="24"/>
                <w:lang w:val="uk-UA"/>
              </w:rPr>
              <w:t>;</w:t>
            </w:r>
          </w:p>
          <w:p w:rsidR="002179FD" w:rsidRDefault="002179FD" w:rsidP="00EF405A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AF4D98">
              <w:rPr>
                <w:kern w:val="24"/>
              </w:rPr>
              <w:t>«</w:t>
            </w:r>
            <w:r w:rsidRPr="00AF4D98">
              <w:rPr>
                <w:kern w:val="24"/>
                <w:lang w:val="en-US"/>
              </w:rPr>
              <w:t>PUZZ</w:t>
            </w:r>
            <w:r>
              <w:rPr>
                <w:kern w:val="24"/>
                <w:lang w:val="en-US"/>
              </w:rPr>
              <w:t>L</w:t>
            </w:r>
            <w:r w:rsidRPr="00AF4D98">
              <w:rPr>
                <w:kern w:val="24"/>
                <w:lang w:val="en-US"/>
              </w:rPr>
              <w:t>E</w:t>
            </w:r>
            <w:r w:rsidRPr="00AF4D98">
              <w:rPr>
                <w:kern w:val="24"/>
              </w:rPr>
              <w:t>» з англійської</w:t>
            </w:r>
            <w:r>
              <w:rPr>
                <w:kern w:val="24"/>
                <w:lang w:val="en-US"/>
              </w:rPr>
              <w:t xml:space="preserve"> </w:t>
            </w:r>
            <w:r w:rsidRPr="00AF4D98">
              <w:rPr>
                <w:kern w:val="24"/>
              </w:rPr>
              <w:t>мови</w:t>
            </w:r>
            <w:r>
              <w:rPr>
                <w:kern w:val="24"/>
                <w:lang w:val="uk-UA"/>
              </w:rPr>
              <w:t>;</w:t>
            </w:r>
          </w:p>
          <w:p w:rsidR="002179FD" w:rsidRDefault="002179FD" w:rsidP="00EF405A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AF4D98">
              <w:rPr>
                <w:kern w:val="24"/>
              </w:rPr>
              <w:t>«Левеня» з фізики</w:t>
            </w:r>
            <w:r>
              <w:rPr>
                <w:kern w:val="24"/>
                <w:lang w:val="uk-UA"/>
              </w:rPr>
              <w:t>;</w:t>
            </w:r>
          </w:p>
          <w:p w:rsidR="002179FD" w:rsidRPr="00D42174" w:rsidRDefault="002179FD" w:rsidP="00EF405A">
            <w:pPr>
              <w:numPr>
                <w:ilvl w:val="0"/>
                <w:numId w:val="3"/>
              </w:numPr>
              <w:ind w:right="-100"/>
              <w:rPr>
                <w:lang w:val="uk-UA"/>
              </w:rPr>
            </w:pPr>
            <w:r w:rsidRPr="00AF4D98">
              <w:rPr>
                <w:kern w:val="24"/>
              </w:rPr>
              <w:t>«Кришталева сова» - юних</w:t>
            </w:r>
            <w:r>
              <w:rPr>
                <w:kern w:val="24"/>
                <w:lang w:val="uk-UA"/>
              </w:rPr>
              <w:t xml:space="preserve"> </w:t>
            </w:r>
            <w:r w:rsidRPr="00AF4D98">
              <w:rPr>
                <w:kern w:val="24"/>
              </w:rPr>
              <w:t>суспільствознавців</w:t>
            </w:r>
            <w:r>
              <w:rPr>
                <w:kern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Вересень</w:t>
            </w:r>
          </w:p>
          <w:p w:rsidR="002179FD" w:rsidRPr="008A790C" w:rsidRDefault="002179FD" w:rsidP="000E5555">
            <w:r>
              <w:t>Жовтень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Жовтень-грудень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Квітень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Вересень-листопад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Листопад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Квітень 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Грудень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Листопад-лютий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Березень </w:t>
            </w: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Квітень – червень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Березень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Листопад-січень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Листопад, 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грудень,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Жовтень-грудень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Листопад 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Березень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Федорченко Т.І.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 Н.І</w:t>
            </w:r>
            <w:r w:rsidRPr="00D42174">
              <w:rPr>
                <w:lang w:val="uk-UA"/>
              </w:rPr>
              <w:t>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Федорченко Т.І.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Федорченко Т.І.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Горбунова Т.В.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Федорченко.І.</w:t>
            </w:r>
            <w:r w:rsidRPr="00D42174">
              <w:rPr>
                <w:lang w:val="uk-UA"/>
              </w:rPr>
              <w:t>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Горбунова Т.В.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Паращук А.О.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Федорченко Т.І.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Шаповалова Т.А.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Шаповалова Т.А.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Шаповалова Т.А.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Пахолівецька М.В.</w:t>
            </w:r>
          </w:p>
          <w:p w:rsidR="002179FD" w:rsidRDefault="002179FD" w:rsidP="00A976E4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Н.І.,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Головатюк  Н.В.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Головатюк Н.В.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Паращук А.О.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Паращук А.О.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Шаповалова Т.А.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Бондаренко С.Ю.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Бондаренко С.Ю.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Бондаренко С.Ю.</w:t>
            </w:r>
          </w:p>
          <w:p w:rsidR="002179FD" w:rsidRDefault="002179FD" w:rsidP="00A976E4">
            <w:pPr>
              <w:rPr>
                <w:lang w:val="uk-UA"/>
              </w:rPr>
            </w:pPr>
            <w:r>
              <w:rPr>
                <w:lang w:val="uk-UA"/>
              </w:rPr>
              <w:t>Шаповалова Т.А.</w:t>
            </w:r>
          </w:p>
          <w:p w:rsidR="002179FD" w:rsidRDefault="002179FD" w:rsidP="00A976E4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Default="002179FD" w:rsidP="00A976E4">
            <w:pPr>
              <w:rPr>
                <w:lang w:val="uk-UA"/>
              </w:rPr>
            </w:pPr>
            <w:r>
              <w:rPr>
                <w:lang w:val="uk-UA"/>
              </w:rPr>
              <w:t>Паращук А.О.</w:t>
            </w:r>
          </w:p>
          <w:p w:rsidR="002179FD" w:rsidRDefault="002179FD" w:rsidP="00A976E4">
            <w:pPr>
              <w:rPr>
                <w:lang w:val="uk-UA"/>
              </w:rPr>
            </w:pPr>
            <w:r>
              <w:rPr>
                <w:lang w:val="uk-UA"/>
              </w:rPr>
              <w:t>Бондаренко С.Ю.</w:t>
            </w:r>
          </w:p>
          <w:p w:rsidR="002179FD" w:rsidRDefault="002179FD" w:rsidP="00EF405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Головатюк Н.В.</w:t>
            </w:r>
          </w:p>
          <w:p w:rsidR="002179FD" w:rsidRDefault="002179FD" w:rsidP="00A976E4">
            <w:pPr>
              <w:rPr>
                <w:lang w:val="uk-UA"/>
              </w:rPr>
            </w:pPr>
            <w:r>
              <w:rPr>
                <w:lang w:val="uk-UA"/>
              </w:rPr>
              <w:t>Шаповалова Т.А.</w:t>
            </w:r>
          </w:p>
          <w:p w:rsidR="002179FD" w:rsidRPr="00D42174" w:rsidRDefault="002179FD" w:rsidP="00A976E4">
            <w:pPr>
              <w:rPr>
                <w:lang w:val="uk-UA"/>
              </w:rPr>
            </w:pP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ind w:left="360" w:hanging="287"/>
              <w:rPr>
                <w:b/>
                <w:bCs/>
                <w:u w:val="single"/>
                <w:lang w:val="uk-UA"/>
              </w:rPr>
            </w:pPr>
            <w:r w:rsidRPr="00D42174">
              <w:rPr>
                <w:b/>
                <w:bCs/>
                <w:u w:val="single"/>
                <w:lang w:val="uk-UA"/>
              </w:rPr>
              <w:t>Провести фестивалі:</w:t>
            </w:r>
          </w:p>
          <w:p w:rsidR="002179FD" w:rsidRPr="00E60C35" w:rsidRDefault="002179FD" w:rsidP="00E60C35">
            <w:pPr>
              <w:rPr>
                <w:u w:val="single"/>
                <w:lang w:val="uk-UA"/>
              </w:rPr>
            </w:pPr>
            <w:r w:rsidRPr="00E60C35">
              <w:rPr>
                <w:u w:val="single"/>
                <w:lang w:val="uk-UA"/>
              </w:rPr>
              <w:t xml:space="preserve">«Степові джерела» в номінаціях: </w:t>
            </w:r>
          </w:p>
          <w:p w:rsidR="002179FD" w:rsidRPr="00D42174" w:rsidRDefault="002179FD" w:rsidP="00E60C35">
            <w:pPr>
              <w:rPr>
                <w:lang w:val="uk-UA"/>
              </w:rPr>
            </w:pPr>
            <w:r>
              <w:rPr>
                <w:lang w:val="uk-UA"/>
              </w:rPr>
              <w:t>«декоративно-ужиткове мистецтво» (</w:t>
            </w:r>
            <w:r w:rsidRPr="00D42174">
              <w:rPr>
                <w:lang w:val="uk-UA"/>
              </w:rPr>
              <w:t>вишивка);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«театр» (уривок творів укр..класиків);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«фольклор» (зимові обряди);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«вокал»</w:t>
            </w:r>
            <w:r w:rsidRPr="00D42174">
              <w:rPr>
                <w:lang w:val="uk-UA"/>
              </w:rPr>
              <w:t xml:space="preserve"> (сучасна українська пісня);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«хореографія»</w:t>
            </w:r>
            <w:r w:rsidRPr="00D42174">
              <w:rPr>
                <w:lang w:val="uk-UA"/>
              </w:rPr>
              <w:t xml:space="preserve"> (сучасний танець, український н</w:t>
            </w:r>
            <w:r>
              <w:rPr>
                <w:lang w:val="uk-UA"/>
              </w:rPr>
              <w:t>ародний танець, бальний танець).</w:t>
            </w:r>
          </w:p>
          <w:p w:rsidR="002179FD" w:rsidRPr="00D42174" w:rsidRDefault="002179FD" w:rsidP="00E60C35">
            <w:pPr>
              <w:rPr>
                <w:b/>
                <w:bCs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«Кіровоградські зірочки»</w:t>
            </w:r>
            <w:r w:rsidRPr="00D42174">
              <w:rPr>
                <w:u w:val="single"/>
                <w:lang w:val="uk-UA"/>
              </w:rPr>
              <w:t xml:space="preserve"> в номінаціях: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«декоративно-ужиткове мистецтво» </w:t>
            </w:r>
            <w:r w:rsidRPr="00D42174">
              <w:rPr>
                <w:lang w:val="uk-UA"/>
              </w:rPr>
              <w:t>(аплікація, художня праця);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«хореографія»</w:t>
            </w:r>
            <w:r w:rsidRPr="00D42174">
              <w:rPr>
                <w:lang w:val="uk-UA"/>
              </w:rPr>
              <w:t xml:space="preserve"> (сучасний та народний стиль);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«дитяча пісня» </w:t>
            </w:r>
            <w:r w:rsidRPr="00D42174">
              <w:rPr>
                <w:lang w:val="uk-UA"/>
              </w:rPr>
              <w:t>(соло, вокальний спів);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«дитячий театр і художнє слово».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rPr>
                <w:lang w:val="uk-UA"/>
              </w:rPr>
            </w:pPr>
            <w:r w:rsidRPr="00D42174">
              <w:rPr>
                <w:lang w:val="uk-UA"/>
              </w:rPr>
              <w:t>Підсумковий концерт фестивалів</w:t>
            </w:r>
            <w:r>
              <w:rPr>
                <w:lang w:val="uk-UA"/>
              </w:rPr>
              <w:t>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numPr>
                <w:ilvl w:val="0"/>
                <w:numId w:val="3"/>
              </w:numPr>
              <w:rPr>
                <w:lang w:val="uk-UA"/>
              </w:rPr>
            </w:pPr>
            <w:r w:rsidRPr="00D42174">
              <w:rPr>
                <w:lang w:val="uk-UA"/>
              </w:rPr>
              <w:t>Фестиваль ком</w:t>
            </w:r>
            <w:r>
              <w:rPr>
                <w:lang w:val="uk-UA"/>
              </w:rPr>
              <w:t>п’ютерних розробок «Софт-весна».</w:t>
            </w:r>
          </w:p>
          <w:p w:rsidR="002179FD" w:rsidRPr="007B58BB" w:rsidRDefault="002179FD" w:rsidP="003470B3">
            <w:pPr>
              <w:numPr>
                <w:ilvl w:val="0"/>
                <w:numId w:val="3"/>
              </w:numPr>
              <w:rPr>
                <w:lang w:val="uk-UA"/>
              </w:rPr>
            </w:pPr>
            <w:r w:rsidRPr="007B58BB">
              <w:rPr>
                <w:lang w:val="uk-UA" w:eastAsia="en-US"/>
              </w:rPr>
              <w:t>Міський етап Всеукраїнського ф</w:t>
            </w:r>
            <w:r w:rsidRPr="007B58BB">
              <w:rPr>
                <w:lang w:eastAsia="en-US"/>
              </w:rPr>
              <w:t>естивал</w:t>
            </w:r>
            <w:r w:rsidRPr="007B58BB">
              <w:rPr>
                <w:lang w:val="uk-UA" w:eastAsia="en-US"/>
              </w:rPr>
              <w:t>ю</w:t>
            </w:r>
            <w:r w:rsidRPr="007B58BB">
              <w:rPr>
                <w:lang w:eastAsia="en-US"/>
              </w:rPr>
              <w:t>-конкурс</w:t>
            </w:r>
            <w:r w:rsidRPr="007B58BB">
              <w:rPr>
                <w:lang w:val="uk-UA" w:eastAsia="en-US"/>
              </w:rPr>
              <w:t>у</w:t>
            </w:r>
            <w:r w:rsidRPr="007B58BB">
              <w:rPr>
                <w:lang w:eastAsia="en-US"/>
              </w:rPr>
              <w:t xml:space="preserve">  «Молодь обирає здоров’я»</w:t>
            </w:r>
            <w:r>
              <w:rPr>
                <w:lang w:val="uk-UA" w:eastAsia="en-US"/>
              </w:rPr>
              <w:t>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Листопад</w:t>
            </w:r>
            <w:r>
              <w:rPr>
                <w:lang w:val="uk-UA"/>
              </w:rPr>
              <w:t xml:space="preserve"> </w:t>
            </w:r>
            <w:r w:rsidRPr="00D42174">
              <w:rPr>
                <w:lang w:val="uk-UA"/>
              </w:rPr>
              <w:t xml:space="preserve">-березень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Листопад – лютий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Квітень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Квітень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Травень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Квітень 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Квітень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Кравцова Т.В.</w:t>
            </w:r>
          </w:p>
          <w:p w:rsidR="002179FD" w:rsidRPr="005521F0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Горбунова Т.В.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Федорченко Т.А.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Бабіч Н.О.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976681" w:rsidRDefault="002179FD" w:rsidP="000E5555"/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Бабіч Н.О.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Бабіч Н.О.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Горбунова Т.В.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Головатюк Н.В.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Горбунова Т.В.</w:t>
            </w: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rPr>
                <w:b/>
                <w:bCs/>
                <w:u w:val="single"/>
                <w:lang w:val="uk-UA"/>
              </w:rPr>
            </w:pPr>
            <w:r w:rsidRPr="00D42174">
              <w:rPr>
                <w:b/>
                <w:bCs/>
                <w:u w:val="single"/>
                <w:lang w:val="uk-UA"/>
              </w:rPr>
              <w:t>Організувати участь у змаганнях: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першість міста з футболу на призи клубу «Шкіряний м’яч» (</w:t>
            </w:r>
            <w:r>
              <w:rPr>
                <w:lang w:val="uk-UA"/>
              </w:rPr>
              <w:t>4</w:t>
            </w:r>
            <w:r w:rsidRPr="00D42174">
              <w:rPr>
                <w:lang w:val="uk-UA"/>
              </w:rPr>
              <w:t xml:space="preserve"> вікові групи);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 w:rsidRPr="00D42174">
              <w:rPr>
                <w:lang w:val="uk-UA"/>
              </w:rPr>
              <w:t>першість міста з волейболу серед юнаків та дівчат;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D42174">
              <w:rPr>
                <w:lang w:val="uk-UA"/>
              </w:rPr>
              <w:t>ершість міста з баскетболу серед юнаків та дівчат;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D42174">
              <w:rPr>
                <w:lang w:val="uk-UA"/>
              </w:rPr>
              <w:t>ершість міста  з  гандболу серед юнаків та дівчат;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«Козацький гарт»</w:t>
            </w:r>
            <w:r w:rsidRPr="00D42174"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«Старти надій»</w:t>
            </w:r>
            <w:r w:rsidRPr="00D42174">
              <w:rPr>
                <w:lang w:val="uk-UA"/>
              </w:rPr>
              <w:t>;</w:t>
            </w:r>
          </w:p>
          <w:p w:rsidR="002179FD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D42174">
              <w:rPr>
                <w:lang w:val="uk-UA"/>
              </w:rPr>
              <w:t>ершість міста з туризму серед школярів</w:t>
            </w:r>
            <w:r>
              <w:rPr>
                <w:lang w:val="uk-UA"/>
              </w:rPr>
              <w:t>;</w:t>
            </w:r>
          </w:p>
          <w:p w:rsidR="002179FD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«Олімпійське лелеченя»;</w:t>
            </w:r>
          </w:p>
          <w:p w:rsidR="002179FD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настільний теніс;</w:t>
            </w:r>
          </w:p>
          <w:p w:rsidR="002179FD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з ручного м’яча серед дівчат та юнаків;</w:t>
            </w:r>
          </w:p>
          <w:p w:rsidR="002179FD" w:rsidRPr="001A17AB" w:rsidRDefault="002179FD" w:rsidP="000E5555">
            <w:pPr>
              <w:numPr>
                <w:ilvl w:val="0"/>
                <w:numId w:val="3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військово-спортивну гру «Зірниця».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Вересень - ж</w:t>
            </w:r>
            <w:r w:rsidRPr="00D42174">
              <w:rPr>
                <w:lang w:val="uk-UA"/>
              </w:rPr>
              <w:t xml:space="preserve">овтень 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Лютий-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березень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Січень-</w:t>
            </w:r>
            <w:r>
              <w:rPr>
                <w:lang w:val="uk-UA"/>
              </w:rPr>
              <w:t>лютий</w:t>
            </w: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Січень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Квітень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Квітень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Листопад</w:t>
            </w:r>
          </w:p>
          <w:p w:rsidR="002179FD" w:rsidRDefault="002179FD" w:rsidP="00851AC8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  <w:r w:rsidRPr="00D42174">
              <w:rPr>
                <w:lang w:val="uk-UA"/>
              </w:rPr>
              <w:t>истопад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 xml:space="preserve">Травень 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</w:t>
            </w:r>
          </w:p>
          <w:p w:rsidR="002179FD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Степанчук С.С.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Степанчук С.С.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Степанчук С.С.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Степанчук С.С.</w:t>
            </w: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Степанчук С.С.</w:t>
            </w: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rPr>
                <w:b/>
                <w:bCs/>
                <w:u w:val="single"/>
                <w:lang w:val="uk-UA"/>
              </w:rPr>
            </w:pPr>
            <w:r w:rsidRPr="00D42174">
              <w:rPr>
                <w:b/>
                <w:bCs/>
                <w:u w:val="single"/>
                <w:lang w:val="uk-UA"/>
              </w:rPr>
              <w:t>Провести Місячники:</w:t>
            </w:r>
          </w:p>
          <w:p w:rsidR="002179FD" w:rsidRPr="00EF405A" w:rsidRDefault="002179FD" w:rsidP="000E5555">
            <w:pPr>
              <w:numPr>
                <w:ilvl w:val="0"/>
                <w:numId w:val="4"/>
              </w:numPr>
              <w:tabs>
                <w:tab w:val="num" w:pos="253"/>
              </w:tabs>
              <w:ind w:hanging="647"/>
              <w:rPr>
                <w:lang w:val="uk-UA"/>
              </w:rPr>
            </w:pPr>
            <w:r w:rsidRPr="00EF405A">
              <w:rPr>
                <w:lang w:val="uk-UA"/>
              </w:rPr>
              <w:t>Української писемності та мови</w:t>
            </w:r>
            <w:r>
              <w:rPr>
                <w:lang w:val="uk-UA"/>
              </w:rPr>
              <w:t>.</w:t>
            </w:r>
          </w:p>
          <w:p w:rsidR="002179FD" w:rsidRPr="00EF405A" w:rsidRDefault="002179FD" w:rsidP="000E5555">
            <w:pPr>
              <w:numPr>
                <w:ilvl w:val="0"/>
                <w:numId w:val="4"/>
              </w:numPr>
              <w:tabs>
                <w:tab w:val="num" w:pos="253"/>
              </w:tabs>
              <w:ind w:hanging="647"/>
              <w:rPr>
                <w:lang w:val="uk-UA"/>
              </w:rPr>
            </w:pPr>
            <w:r w:rsidRPr="00EF405A">
              <w:rPr>
                <w:lang w:val="uk-UA"/>
              </w:rPr>
              <w:t>Морально-правового виховання</w:t>
            </w:r>
            <w:r>
              <w:rPr>
                <w:lang w:val="uk-UA"/>
              </w:rPr>
              <w:t>.</w:t>
            </w:r>
          </w:p>
          <w:p w:rsidR="002179FD" w:rsidRPr="00D42174" w:rsidRDefault="002179FD" w:rsidP="000E5555">
            <w:pPr>
              <w:numPr>
                <w:ilvl w:val="0"/>
                <w:numId w:val="4"/>
              </w:numPr>
              <w:tabs>
                <w:tab w:val="num" w:pos="253"/>
              </w:tabs>
              <w:ind w:hanging="647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EF405A">
              <w:rPr>
                <w:lang w:val="uk-UA"/>
              </w:rPr>
              <w:t>Екологічного виховання</w:t>
            </w:r>
            <w:r>
              <w:rPr>
                <w:lang w:val="uk-UA"/>
              </w:rPr>
              <w:t>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Листопад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Грудень 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 xml:space="preserve">Квітень 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Шаповалова Т.А.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Кравцова Т.В.</w:t>
            </w:r>
          </w:p>
        </w:tc>
      </w:tr>
      <w:tr w:rsidR="002179FD" w:rsidRPr="00D42174"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5041" w:type="dxa"/>
          </w:tcPr>
          <w:p w:rsidR="002179FD" w:rsidRPr="00D42174" w:rsidRDefault="002179FD" w:rsidP="000E5555">
            <w:pPr>
              <w:rPr>
                <w:b/>
                <w:bCs/>
                <w:u w:val="single"/>
                <w:lang w:val="uk-UA"/>
              </w:rPr>
            </w:pPr>
            <w:r w:rsidRPr="00D42174">
              <w:rPr>
                <w:b/>
                <w:bCs/>
                <w:u w:val="single"/>
                <w:lang w:val="uk-UA"/>
              </w:rPr>
              <w:t>Провести Тижні</w:t>
            </w:r>
            <w:r>
              <w:rPr>
                <w:b/>
                <w:bCs/>
                <w:u w:val="single"/>
                <w:lang w:val="uk-UA"/>
              </w:rPr>
              <w:t>:</w:t>
            </w:r>
          </w:p>
          <w:p w:rsidR="002179FD" w:rsidRPr="00EF405A" w:rsidRDefault="002179FD" w:rsidP="000E5555">
            <w:pPr>
              <w:numPr>
                <w:ilvl w:val="0"/>
                <w:numId w:val="3"/>
              </w:numPr>
              <w:rPr>
                <w:lang w:val="uk-UA"/>
              </w:rPr>
            </w:pPr>
            <w:r w:rsidRPr="00EF405A">
              <w:rPr>
                <w:lang w:val="uk-UA"/>
              </w:rPr>
              <w:t>Тиждень бібліотеки;</w:t>
            </w:r>
          </w:p>
          <w:p w:rsidR="002179FD" w:rsidRPr="00EF405A" w:rsidRDefault="002179FD" w:rsidP="000E5555">
            <w:pPr>
              <w:numPr>
                <w:ilvl w:val="0"/>
                <w:numId w:val="3"/>
              </w:numPr>
              <w:rPr>
                <w:lang w:val="uk-UA"/>
              </w:rPr>
            </w:pPr>
            <w:r>
              <w:rPr>
                <w:lang w:val="uk-UA"/>
              </w:rPr>
              <w:t>Тиждень пам’яті Т.Г. Шевченка</w:t>
            </w:r>
            <w:r w:rsidRPr="00EF405A">
              <w:rPr>
                <w:lang w:val="uk-UA"/>
              </w:rPr>
              <w:t>;</w:t>
            </w:r>
          </w:p>
          <w:p w:rsidR="002179FD" w:rsidRPr="00D42174" w:rsidRDefault="002179FD" w:rsidP="000E5555">
            <w:pPr>
              <w:numPr>
                <w:ilvl w:val="0"/>
                <w:numId w:val="3"/>
              </w:numPr>
              <w:rPr>
                <w:u w:val="single"/>
                <w:lang w:val="uk-UA"/>
              </w:rPr>
            </w:pPr>
            <w:r w:rsidRPr="00EF405A">
              <w:rPr>
                <w:lang w:val="uk-UA"/>
              </w:rPr>
              <w:t>Тиждень дитячої та юнацької книги.</w:t>
            </w: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Вересень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Березень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Квітень</w:t>
            </w:r>
          </w:p>
        </w:tc>
        <w:tc>
          <w:tcPr>
            <w:tcW w:w="2298" w:type="dxa"/>
          </w:tcPr>
          <w:p w:rsidR="002179FD" w:rsidRPr="00D42174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 Н.І.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Шутурмінська В.В.</w:t>
            </w:r>
          </w:p>
        </w:tc>
      </w:tr>
      <w:tr w:rsidR="002179FD" w:rsidRPr="00D42174">
        <w:trPr>
          <w:trHeight w:val="847"/>
        </w:trPr>
        <w:tc>
          <w:tcPr>
            <w:tcW w:w="647" w:type="dxa"/>
          </w:tcPr>
          <w:p w:rsidR="002179FD" w:rsidRPr="00712044" w:rsidRDefault="002179FD" w:rsidP="000E5555">
            <w:pPr>
              <w:rPr>
                <w:lang w:val="uk-UA"/>
              </w:rPr>
            </w:pPr>
          </w:p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5041" w:type="dxa"/>
          </w:tcPr>
          <w:p w:rsidR="002179FD" w:rsidRPr="009A5253" w:rsidRDefault="002179FD" w:rsidP="00E94E0A">
            <w:pPr>
              <w:jc w:val="both"/>
              <w:rPr>
                <w:b/>
                <w:lang w:val="uk-UA"/>
              </w:rPr>
            </w:pPr>
            <w:r w:rsidRPr="009A5253">
              <w:rPr>
                <w:b/>
                <w:lang w:val="uk-UA"/>
              </w:rPr>
              <w:t>Організувати роботу:</w:t>
            </w:r>
          </w:p>
          <w:p w:rsidR="002179FD" w:rsidRPr="00E94E0A" w:rsidRDefault="002179FD" w:rsidP="00E94E0A">
            <w:pPr>
              <w:jc w:val="both"/>
              <w:rPr>
                <w:b/>
                <w:lang w:val="uk-UA"/>
              </w:rPr>
            </w:pPr>
            <w:r w:rsidRPr="009A5253">
              <w:rPr>
                <w:b/>
                <w:lang w:val="uk-UA"/>
              </w:rPr>
              <w:t>1.</w:t>
            </w:r>
            <w:r>
              <w:rPr>
                <w:b/>
                <w:lang w:val="uk-UA"/>
              </w:rPr>
              <w:t xml:space="preserve"> </w:t>
            </w:r>
            <w:r w:rsidRPr="009A5253">
              <w:rPr>
                <w:b/>
                <w:lang w:val="uk-UA"/>
              </w:rPr>
              <w:t>Творчої групи вчителів математики</w:t>
            </w:r>
            <w:r>
              <w:rPr>
                <w:b/>
                <w:lang w:val="uk-UA"/>
              </w:rPr>
              <w:t xml:space="preserve"> з проблеми</w:t>
            </w:r>
            <w:r w:rsidRPr="009A5253">
              <w:rPr>
                <w:b/>
                <w:lang w:val="uk-UA"/>
              </w:rPr>
              <w:t>:</w:t>
            </w:r>
            <w:r>
              <w:rPr>
                <w:b/>
                <w:lang w:val="uk-UA"/>
              </w:rPr>
              <w:t xml:space="preserve"> </w:t>
            </w:r>
            <w:r w:rsidRPr="005965C5">
              <w:t>«Створення умов для розвитку</w:t>
            </w:r>
            <w:r>
              <w:rPr>
                <w:lang w:val="uk-UA"/>
              </w:rPr>
              <w:t xml:space="preserve"> </w:t>
            </w:r>
            <w:r w:rsidRPr="005965C5">
              <w:t>здібностей</w:t>
            </w:r>
            <w:r>
              <w:rPr>
                <w:lang w:val="uk-UA"/>
              </w:rPr>
              <w:t xml:space="preserve"> </w:t>
            </w:r>
            <w:r w:rsidRPr="005965C5">
              <w:t>учнів та</w:t>
            </w:r>
            <w:r>
              <w:rPr>
                <w:lang w:val="uk-UA"/>
              </w:rPr>
              <w:t xml:space="preserve"> </w:t>
            </w:r>
            <w:r w:rsidRPr="005965C5">
              <w:t>формування</w:t>
            </w:r>
            <w:r>
              <w:rPr>
                <w:lang w:val="uk-UA"/>
              </w:rPr>
              <w:t xml:space="preserve"> </w:t>
            </w:r>
            <w:r w:rsidRPr="005965C5">
              <w:t>творчого</w:t>
            </w:r>
            <w:r>
              <w:rPr>
                <w:lang w:val="uk-UA"/>
              </w:rPr>
              <w:t xml:space="preserve"> </w:t>
            </w:r>
            <w:r w:rsidRPr="005965C5">
              <w:t>потенціалу</w:t>
            </w:r>
            <w:r>
              <w:rPr>
                <w:lang w:val="uk-UA"/>
              </w:rPr>
              <w:t xml:space="preserve"> </w:t>
            </w:r>
            <w:r w:rsidRPr="005965C5">
              <w:t>обдарованої</w:t>
            </w:r>
            <w:r>
              <w:rPr>
                <w:lang w:val="uk-UA"/>
              </w:rPr>
              <w:t xml:space="preserve"> </w:t>
            </w:r>
            <w:r w:rsidRPr="005965C5">
              <w:t>дитини»</w:t>
            </w:r>
            <w:r>
              <w:rPr>
                <w:lang w:val="uk-UA"/>
              </w:rPr>
              <w:t>.</w:t>
            </w:r>
          </w:p>
          <w:p w:rsidR="002179FD" w:rsidRPr="00E94E0A" w:rsidRDefault="002179FD" w:rsidP="00E94E0A">
            <w:pPr>
              <w:jc w:val="both"/>
              <w:rPr>
                <w:b/>
                <w:lang w:val="uk-UA"/>
              </w:rPr>
            </w:pPr>
            <w:r w:rsidRPr="009A5253">
              <w:rPr>
                <w:b/>
                <w:lang w:val="uk-UA"/>
              </w:rPr>
              <w:t>2.</w:t>
            </w:r>
            <w:r>
              <w:rPr>
                <w:b/>
                <w:lang w:val="uk-UA"/>
              </w:rPr>
              <w:t xml:space="preserve"> </w:t>
            </w:r>
            <w:r w:rsidRPr="009A5253">
              <w:rPr>
                <w:b/>
                <w:lang w:val="uk-UA"/>
              </w:rPr>
              <w:t xml:space="preserve">Науково </w:t>
            </w:r>
            <w:r>
              <w:rPr>
                <w:b/>
                <w:lang w:val="uk-UA"/>
              </w:rPr>
              <w:t>– практичного семінару для заступників директорів з навчально-виховної роботи</w:t>
            </w:r>
            <w:r w:rsidRPr="009A5253">
              <w:rPr>
                <w:b/>
                <w:lang w:val="uk-UA"/>
              </w:rPr>
              <w:t>:</w:t>
            </w:r>
            <w:r>
              <w:rPr>
                <w:b/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r w:rsidRPr="005965C5">
              <w:rPr>
                <w:lang w:val="uk-UA"/>
              </w:rPr>
              <w:t>Інноваційний аспект в організації роб</w:t>
            </w:r>
            <w:r>
              <w:rPr>
                <w:lang w:val="uk-UA"/>
              </w:rPr>
              <w:t>оти з обдарованими учнями у ЗНЗ</w:t>
            </w:r>
            <w:r w:rsidRPr="005965C5">
              <w:rPr>
                <w:lang w:val="uk-UA"/>
              </w:rPr>
              <w:t>»</w:t>
            </w:r>
            <w:r>
              <w:rPr>
                <w:lang w:val="uk-UA"/>
              </w:rPr>
              <w:t>.</w:t>
            </w:r>
          </w:p>
          <w:p w:rsidR="002179FD" w:rsidRPr="00E94E0A" w:rsidRDefault="002179FD" w:rsidP="00E94E0A">
            <w:pPr>
              <w:jc w:val="both"/>
              <w:rPr>
                <w:bCs/>
                <w:lang w:val="uk-UA"/>
              </w:rPr>
            </w:pPr>
            <w:r w:rsidRPr="009A5253">
              <w:rPr>
                <w:b/>
                <w:bCs/>
              </w:rPr>
              <w:t>3</w:t>
            </w:r>
            <w:r>
              <w:rPr>
                <w:b/>
                <w:bCs/>
                <w:lang w:val="uk-UA"/>
              </w:rPr>
              <w:t xml:space="preserve">. Консультпункту з проблеми </w:t>
            </w:r>
            <w:r w:rsidRPr="00E94E0A">
              <w:rPr>
                <w:bCs/>
                <w:lang w:val="uk-UA"/>
              </w:rPr>
              <w:t>«Формування креативної особистості в умовах навчального середовища»:</w:t>
            </w:r>
          </w:p>
          <w:p w:rsidR="002179FD" w:rsidRPr="005965C5" w:rsidRDefault="002179FD" w:rsidP="00E94E0A">
            <w:pPr>
              <w:jc w:val="both"/>
              <w:rPr>
                <w:lang w:val="uk-UA"/>
              </w:rPr>
            </w:pPr>
            <w:r w:rsidRPr="005965C5">
              <w:rPr>
                <w:lang w:val="uk-UA"/>
              </w:rPr>
              <w:t>- Розкриття потенціалу креативності як показник обдарованої дитини під час вивчення природничо-  математичних дисциплін.</w:t>
            </w:r>
          </w:p>
          <w:p w:rsidR="002179FD" w:rsidRPr="005965C5" w:rsidRDefault="002179FD" w:rsidP="00C80CD4">
            <w:pPr>
              <w:rPr>
                <w:lang w:val="uk-UA"/>
              </w:rPr>
            </w:pPr>
            <w:r w:rsidRPr="005965C5">
              <w:rPr>
                <w:lang w:val="uk-UA"/>
              </w:rPr>
              <w:t>- Організація роботи з обдарованими дітьми з особливими потребами.</w:t>
            </w:r>
          </w:p>
          <w:p w:rsidR="002179FD" w:rsidRPr="005965C5" w:rsidRDefault="002179FD" w:rsidP="00C80CD4">
            <w:pPr>
              <w:rPr>
                <w:lang w:val="uk-UA"/>
              </w:rPr>
            </w:pPr>
            <w:r w:rsidRPr="005965C5">
              <w:rPr>
                <w:lang w:val="uk-UA"/>
              </w:rPr>
              <w:t>- Психологічний супровід розвитку обдарованої дитини.</w:t>
            </w:r>
          </w:p>
          <w:p w:rsidR="002179FD" w:rsidRPr="005965C5" w:rsidRDefault="002179FD" w:rsidP="00C80CD4">
            <w:pPr>
              <w:rPr>
                <w:lang w:val="uk-UA"/>
              </w:rPr>
            </w:pPr>
            <w:r w:rsidRPr="005965C5">
              <w:rPr>
                <w:lang w:val="uk-UA"/>
              </w:rPr>
              <w:t>- Лінгводидатктичні засади розвитку креативності старшокласників.</w:t>
            </w:r>
          </w:p>
          <w:p w:rsidR="002179FD" w:rsidRPr="005965C5" w:rsidRDefault="002179FD" w:rsidP="00C80CD4">
            <w:pPr>
              <w:rPr>
                <w:lang w:val="uk-UA"/>
              </w:rPr>
            </w:pPr>
            <w:r w:rsidRPr="005965C5">
              <w:rPr>
                <w:lang w:val="uk-UA"/>
              </w:rPr>
              <w:t>- Підтримка та розвиток обдарованої дитини в початкових класах.</w:t>
            </w:r>
          </w:p>
          <w:p w:rsidR="002179FD" w:rsidRPr="005965C5" w:rsidRDefault="002179FD" w:rsidP="00026B47">
            <w:pPr>
              <w:jc w:val="both"/>
              <w:rPr>
                <w:lang w:val="uk-UA"/>
              </w:rPr>
            </w:pPr>
            <w:r w:rsidRPr="005965C5">
              <w:rPr>
                <w:lang w:val="uk-UA"/>
              </w:rPr>
              <w:t>- Дослідницька діяльність як засіб формування здоров</w:t>
            </w:r>
            <w:r w:rsidRPr="003A6B23">
              <w:rPr>
                <w:lang w:val="uk-UA"/>
              </w:rPr>
              <w:t>’</w:t>
            </w:r>
            <w:r w:rsidRPr="005965C5">
              <w:rPr>
                <w:lang w:val="uk-UA"/>
              </w:rPr>
              <w:t>язбережувальної компетентності у дітей дошкільного віку.</w:t>
            </w:r>
          </w:p>
          <w:p w:rsidR="002179FD" w:rsidRPr="005965C5" w:rsidRDefault="002179FD" w:rsidP="00026B47">
            <w:pPr>
              <w:jc w:val="both"/>
              <w:rPr>
                <w:lang w:val="uk-UA"/>
              </w:rPr>
            </w:pPr>
            <w:r w:rsidRPr="005965C5">
              <w:rPr>
                <w:lang w:val="uk-UA"/>
              </w:rPr>
              <w:t>- Використання інноваційних художньо-педагогічних технологій навчання та виховання обдарованих учнів у позашкільних закладах.</w:t>
            </w:r>
          </w:p>
        </w:tc>
        <w:tc>
          <w:tcPr>
            <w:tcW w:w="1620" w:type="dxa"/>
          </w:tcPr>
          <w:p w:rsidR="002179FD" w:rsidRDefault="002179FD" w:rsidP="000E5555">
            <w:pPr>
              <w:ind w:right="-108"/>
              <w:rPr>
                <w:lang w:val="uk-UA"/>
              </w:rPr>
            </w:pPr>
          </w:p>
          <w:p w:rsidR="002179FD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2179FD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Січень</w:t>
            </w:r>
          </w:p>
          <w:p w:rsidR="002179FD" w:rsidRPr="009A5253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>Вересень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  <w:r w:rsidRPr="005965C5">
              <w:rPr>
                <w:lang w:val="uk-UA"/>
              </w:rPr>
              <w:t>НВК №34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Default="002179FD" w:rsidP="000E5555">
            <w:pPr>
              <w:ind w:right="-108"/>
              <w:rPr>
                <w:lang w:val="uk-UA"/>
              </w:rPr>
            </w:pPr>
          </w:p>
          <w:p w:rsidR="002179FD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 w:rsidRPr="005965C5">
              <w:rPr>
                <w:lang w:val="uk-UA"/>
              </w:rPr>
              <w:t>Вересень</w:t>
            </w:r>
            <w:r>
              <w:rPr>
                <w:lang w:val="uk-UA"/>
              </w:rPr>
              <w:t xml:space="preserve"> </w:t>
            </w:r>
            <w:r w:rsidRPr="00E94E0A">
              <w:rPr>
                <w:lang w:val="uk-UA"/>
              </w:rPr>
              <w:t>-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  <w:r w:rsidRPr="005965C5">
              <w:rPr>
                <w:lang w:val="uk-UA"/>
              </w:rPr>
              <w:t>жовтень</w:t>
            </w: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Листопад </w:t>
            </w: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Грудень 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Січень </w:t>
            </w: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Лютий 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Березень 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</w:p>
          <w:p w:rsidR="002179FD" w:rsidRPr="00E94E0A" w:rsidRDefault="002179FD" w:rsidP="000E5555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Квітень </w:t>
            </w:r>
          </w:p>
          <w:p w:rsidR="002179FD" w:rsidRPr="005965C5" w:rsidRDefault="002179FD" w:rsidP="000E5555">
            <w:pPr>
              <w:ind w:right="-108"/>
              <w:rPr>
                <w:lang w:val="uk-UA"/>
              </w:rPr>
            </w:pPr>
          </w:p>
        </w:tc>
        <w:tc>
          <w:tcPr>
            <w:tcW w:w="2298" w:type="dxa"/>
          </w:tcPr>
          <w:p w:rsidR="002179FD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Головатюк Н.В.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E94E0A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sz w:val="22"/>
                <w:szCs w:val="22"/>
                <w:lang w:val="uk-UA"/>
              </w:rPr>
              <w:t>Островська А.Б.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Default="002179FD" w:rsidP="000E5555">
            <w:pPr>
              <w:rPr>
                <w:lang w:val="uk-UA"/>
              </w:rPr>
            </w:pPr>
          </w:p>
          <w:p w:rsidR="002179FD" w:rsidRPr="00E94E0A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Паращук А.О.</w:t>
            </w:r>
            <w:r>
              <w:rPr>
                <w:lang w:val="uk-UA"/>
              </w:rPr>
              <w:t>,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Головаюк Н.В.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Федорченко Т.І.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Цумарєва Н.В.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Романовська Н.І.</w:t>
            </w:r>
            <w:r>
              <w:rPr>
                <w:lang w:val="uk-UA"/>
              </w:rPr>
              <w:t>,</w:t>
            </w:r>
          </w:p>
          <w:p w:rsidR="002179FD" w:rsidRPr="00E94E0A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Бондаренко С.Ю.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Пахолівецька М.В.</w:t>
            </w:r>
          </w:p>
          <w:p w:rsidR="002179FD" w:rsidRPr="00E94E0A" w:rsidRDefault="002179FD" w:rsidP="000E5555">
            <w:pPr>
              <w:rPr>
                <w:lang w:val="uk-UA"/>
              </w:rPr>
            </w:pPr>
          </w:p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Бабіч Н.О.</w:t>
            </w:r>
          </w:p>
          <w:p w:rsidR="002179FD" w:rsidRPr="005965C5" w:rsidRDefault="002179FD" w:rsidP="000E5555">
            <w:pPr>
              <w:rPr>
                <w:lang w:val="uk-UA"/>
              </w:rPr>
            </w:pPr>
          </w:p>
          <w:p w:rsidR="002179FD" w:rsidRPr="00797D0F" w:rsidRDefault="002179FD" w:rsidP="000E5555"/>
          <w:p w:rsidR="002179FD" w:rsidRPr="00797D0F" w:rsidRDefault="002179FD" w:rsidP="000E5555"/>
          <w:p w:rsidR="002179FD" w:rsidRPr="005965C5" w:rsidRDefault="002179FD" w:rsidP="000E5555">
            <w:pPr>
              <w:rPr>
                <w:lang w:val="uk-UA"/>
              </w:rPr>
            </w:pPr>
            <w:r w:rsidRPr="005965C5">
              <w:rPr>
                <w:lang w:val="uk-UA"/>
              </w:rPr>
              <w:t>Горбунова Т.В.</w:t>
            </w:r>
          </w:p>
        </w:tc>
      </w:tr>
      <w:tr w:rsidR="002179FD" w:rsidRPr="00D42174">
        <w:trPr>
          <w:trHeight w:val="350"/>
        </w:trPr>
        <w:tc>
          <w:tcPr>
            <w:tcW w:w="647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5041" w:type="dxa"/>
          </w:tcPr>
          <w:p w:rsidR="002179FD" w:rsidRPr="00FC355E" w:rsidRDefault="002179FD" w:rsidP="000E5555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Організувати роботу ди</w:t>
            </w:r>
            <w:r>
              <w:t>станційн</w:t>
            </w:r>
            <w:r>
              <w:rPr>
                <w:lang w:val="uk-UA"/>
              </w:rPr>
              <w:t>ої</w:t>
            </w:r>
            <w:r>
              <w:t xml:space="preserve"> Школ</w:t>
            </w:r>
            <w:r>
              <w:rPr>
                <w:lang w:val="uk-UA"/>
              </w:rPr>
              <w:t>и</w:t>
            </w:r>
            <w:r w:rsidRPr="00D42174">
              <w:t xml:space="preserve"> для обдарованих</w:t>
            </w:r>
            <w:r>
              <w:rPr>
                <w:lang w:val="uk-UA"/>
              </w:rPr>
              <w:t xml:space="preserve"> </w:t>
            </w:r>
            <w:r w:rsidRPr="00D42174">
              <w:t>учнів по підготовці до участі в предметних</w:t>
            </w:r>
            <w:r>
              <w:rPr>
                <w:lang w:val="uk-UA"/>
              </w:rPr>
              <w:t xml:space="preserve"> </w:t>
            </w:r>
            <w:r w:rsidRPr="00D42174">
              <w:t>олімпіадах</w:t>
            </w:r>
            <w:r>
              <w:rPr>
                <w:lang w:val="uk-UA"/>
              </w:rPr>
              <w:t>.</w:t>
            </w:r>
          </w:p>
          <w:p w:rsidR="002179FD" w:rsidRPr="00D42174" w:rsidRDefault="002179FD" w:rsidP="000E5555">
            <w:pPr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Протягом року</w:t>
            </w:r>
          </w:p>
        </w:tc>
        <w:tc>
          <w:tcPr>
            <w:tcW w:w="2298" w:type="dxa"/>
          </w:tcPr>
          <w:p w:rsidR="002179FD" w:rsidRDefault="002179FD" w:rsidP="000E5555">
            <w:pPr>
              <w:rPr>
                <w:lang w:val="uk-UA"/>
              </w:rPr>
            </w:pPr>
            <w:r>
              <w:rPr>
                <w:lang w:val="uk-UA"/>
              </w:rPr>
              <w:t>Романовськан.І.,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Головатюк Н.В.</w:t>
            </w:r>
            <w:r>
              <w:rPr>
                <w:lang w:val="uk-UA"/>
              </w:rPr>
              <w:t>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Паращук А.О.</w:t>
            </w:r>
            <w:r>
              <w:rPr>
                <w:lang w:val="uk-UA"/>
              </w:rPr>
              <w:t>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Бондаренко С.Ю.</w:t>
            </w:r>
            <w:r>
              <w:rPr>
                <w:lang w:val="uk-UA"/>
              </w:rPr>
              <w:t>,</w:t>
            </w:r>
          </w:p>
          <w:p w:rsidR="002179FD" w:rsidRPr="00D42174" w:rsidRDefault="002179FD" w:rsidP="000E5555">
            <w:pPr>
              <w:rPr>
                <w:lang w:val="uk-UA"/>
              </w:rPr>
            </w:pPr>
            <w:r w:rsidRPr="00D42174">
              <w:rPr>
                <w:lang w:val="uk-UA"/>
              </w:rPr>
              <w:t>Шаповалова Т.А.</w:t>
            </w:r>
          </w:p>
        </w:tc>
      </w:tr>
    </w:tbl>
    <w:p w:rsidR="002179FD" w:rsidRDefault="002179FD" w:rsidP="00627546">
      <w:pPr>
        <w:rPr>
          <w:b/>
          <w:bCs/>
          <w:lang w:val="uk-UA"/>
        </w:rPr>
      </w:pPr>
    </w:p>
    <w:p w:rsidR="002179FD" w:rsidRDefault="002179FD" w:rsidP="00627546">
      <w:pPr>
        <w:rPr>
          <w:b/>
          <w:bCs/>
          <w:lang w:val="uk-UA"/>
        </w:rPr>
      </w:pPr>
    </w:p>
    <w:p w:rsidR="002179FD" w:rsidRDefault="002179FD" w:rsidP="00627546">
      <w:pPr>
        <w:rPr>
          <w:b/>
          <w:bCs/>
          <w:lang w:val="uk-UA"/>
        </w:rPr>
      </w:pPr>
    </w:p>
    <w:p w:rsidR="002179FD" w:rsidRDefault="002179FD" w:rsidP="00627546">
      <w:pPr>
        <w:rPr>
          <w:b/>
          <w:bCs/>
          <w:lang w:val="uk-UA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Pr="00046C32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Default="002179FD" w:rsidP="00627546">
      <w:pPr>
        <w:rPr>
          <w:b/>
          <w:bCs/>
          <w:lang w:val="en-US"/>
        </w:rPr>
      </w:pPr>
    </w:p>
    <w:p w:rsidR="002179FD" w:rsidRPr="00046C32" w:rsidRDefault="002179FD" w:rsidP="00627546">
      <w:pPr>
        <w:rPr>
          <w:b/>
          <w:bCs/>
          <w:lang w:val="en-US"/>
        </w:rPr>
      </w:pPr>
    </w:p>
    <w:p w:rsidR="002179FD" w:rsidRDefault="002179FD" w:rsidP="004F05E3">
      <w:pPr>
        <w:rPr>
          <w:b/>
          <w:bCs/>
          <w:u w:val="single"/>
          <w:lang w:val="en-US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Default="002179FD" w:rsidP="00BB3C3C">
      <w:pPr>
        <w:rPr>
          <w:lang w:val="uk-UA"/>
        </w:rPr>
      </w:pPr>
    </w:p>
    <w:p w:rsidR="002179FD" w:rsidRPr="00DD25EB" w:rsidRDefault="002179FD">
      <w:pPr>
        <w:rPr>
          <w:lang w:val="uk-UA"/>
        </w:rPr>
      </w:pPr>
    </w:p>
    <w:sectPr w:rsidR="002179FD" w:rsidRPr="00DD25EB" w:rsidSect="00EF405A">
      <w:pgSz w:w="11906" w:h="16838"/>
      <w:pgMar w:top="1078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CEF"/>
    <w:multiLevelType w:val="hybridMultilevel"/>
    <w:tmpl w:val="DE842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B17CD7"/>
    <w:multiLevelType w:val="hybridMultilevel"/>
    <w:tmpl w:val="D250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F97D37"/>
    <w:multiLevelType w:val="hybridMultilevel"/>
    <w:tmpl w:val="18524604"/>
    <w:lvl w:ilvl="0" w:tplc="3DCC4F7E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97C2539"/>
    <w:multiLevelType w:val="multilevel"/>
    <w:tmpl w:val="4A5C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4">
    <w:nsid w:val="5A250A37"/>
    <w:multiLevelType w:val="hybridMultilevel"/>
    <w:tmpl w:val="0C44E2F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B66DE2"/>
    <w:multiLevelType w:val="hybridMultilevel"/>
    <w:tmpl w:val="0C44E2F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C3C"/>
    <w:rsid w:val="00012E3A"/>
    <w:rsid w:val="00026B47"/>
    <w:rsid w:val="00046C32"/>
    <w:rsid w:val="00095ECF"/>
    <w:rsid w:val="000D7E8B"/>
    <w:rsid w:val="000E4F2D"/>
    <w:rsid w:val="000E5555"/>
    <w:rsid w:val="00134B5D"/>
    <w:rsid w:val="00141E68"/>
    <w:rsid w:val="00154237"/>
    <w:rsid w:val="001A17AB"/>
    <w:rsid w:val="001D5908"/>
    <w:rsid w:val="001E1BC2"/>
    <w:rsid w:val="001E6EAA"/>
    <w:rsid w:val="001E7256"/>
    <w:rsid w:val="002179FD"/>
    <w:rsid w:val="002A0660"/>
    <w:rsid w:val="002E7532"/>
    <w:rsid w:val="00301BE0"/>
    <w:rsid w:val="003032FD"/>
    <w:rsid w:val="00324B9E"/>
    <w:rsid w:val="00327838"/>
    <w:rsid w:val="003470B3"/>
    <w:rsid w:val="003A6B23"/>
    <w:rsid w:val="003D3B3D"/>
    <w:rsid w:val="0040461D"/>
    <w:rsid w:val="00434F3C"/>
    <w:rsid w:val="00443186"/>
    <w:rsid w:val="00443CC3"/>
    <w:rsid w:val="00446D62"/>
    <w:rsid w:val="00463087"/>
    <w:rsid w:val="00482C19"/>
    <w:rsid w:val="004F05E3"/>
    <w:rsid w:val="00533084"/>
    <w:rsid w:val="005521F0"/>
    <w:rsid w:val="00580533"/>
    <w:rsid w:val="005965C5"/>
    <w:rsid w:val="005B4D3A"/>
    <w:rsid w:val="005F1965"/>
    <w:rsid w:val="00627546"/>
    <w:rsid w:val="00651B09"/>
    <w:rsid w:val="006E41D5"/>
    <w:rsid w:val="00712044"/>
    <w:rsid w:val="00725018"/>
    <w:rsid w:val="007322AC"/>
    <w:rsid w:val="0074651B"/>
    <w:rsid w:val="00797D0F"/>
    <w:rsid w:val="007A184D"/>
    <w:rsid w:val="007B58BB"/>
    <w:rsid w:val="007C5232"/>
    <w:rsid w:val="0080049C"/>
    <w:rsid w:val="00806795"/>
    <w:rsid w:val="008068E8"/>
    <w:rsid w:val="00851AC8"/>
    <w:rsid w:val="008A15A4"/>
    <w:rsid w:val="008A790C"/>
    <w:rsid w:val="008C3C0A"/>
    <w:rsid w:val="008E2C2E"/>
    <w:rsid w:val="009111B8"/>
    <w:rsid w:val="009127D5"/>
    <w:rsid w:val="009158D8"/>
    <w:rsid w:val="00955D26"/>
    <w:rsid w:val="00976681"/>
    <w:rsid w:val="00982F06"/>
    <w:rsid w:val="009A5253"/>
    <w:rsid w:val="00A54A25"/>
    <w:rsid w:val="00A703D3"/>
    <w:rsid w:val="00A976E4"/>
    <w:rsid w:val="00AE1D7E"/>
    <w:rsid w:val="00AF4D98"/>
    <w:rsid w:val="00B04F55"/>
    <w:rsid w:val="00B3001E"/>
    <w:rsid w:val="00B33B2A"/>
    <w:rsid w:val="00B821D7"/>
    <w:rsid w:val="00B9233E"/>
    <w:rsid w:val="00BA7BBB"/>
    <w:rsid w:val="00BB3C3C"/>
    <w:rsid w:val="00BE4374"/>
    <w:rsid w:val="00BF5669"/>
    <w:rsid w:val="00C74DEE"/>
    <w:rsid w:val="00C7568D"/>
    <w:rsid w:val="00C80CD4"/>
    <w:rsid w:val="00C953C0"/>
    <w:rsid w:val="00D02BE4"/>
    <w:rsid w:val="00D1414B"/>
    <w:rsid w:val="00D42174"/>
    <w:rsid w:val="00D64DD3"/>
    <w:rsid w:val="00DD25EB"/>
    <w:rsid w:val="00DD72C5"/>
    <w:rsid w:val="00DF7691"/>
    <w:rsid w:val="00E07866"/>
    <w:rsid w:val="00E60C35"/>
    <w:rsid w:val="00E94E0A"/>
    <w:rsid w:val="00EC2C69"/>
    <w:rsid w:val="00EF405A"/>
    <w:rsid w:val="00FC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BB3C3C"/>
    <w:pPr>
      <w:ind w:left="320" w:right="-100" w:hanging="320"/>
    </w:pPr>
    <w:rPr>
      <w:lang w:val="uk-UA"/>
    </w:rPr>
  </w:style>
  <w:style w:type="paragraph" w:styleId="ListParagraph">
    <w:name w:val="List Paragraph"/>
    <w:basedOn w:val="Normal"/>
    <w:uiPriority w:val="99"/>
    <w:qFormat/>
    <w:rsid w:val="00BB3C3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472</TotalTime>
  <Pages>5</Pages>
  <Words>1401</Words>
  <Characters>7986</Characters>
  <Application>Microsoft Office Outlook</Application>
  <DocSecurity>0</DocSecurity>
  <Lines>0</Lines>
  <Paragraphs>0</Paragraphs>
  <ScaleCrop>false</ScaleCrop>
  <Company>PHILka.RU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39</cp:revision>
  <cp:lastPrinted>2013-05-16T07:36:00Z</cp:lastPrinted>
  <dcterms:created xsi:type="dcterms:W3CDTF">2013-04-10T05:39:00Z</dcterms:created>
  <dcterms:modified xsi:type="dcterms:W3CDTF">2013-05-22T10:56:00Z</dcterms:modified>
</cp:coreProperties>
</file>